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1CA06" w14:textId="1463A198" w:rsidR="00626F33" w:rsidRDefault="00626F33" w:rsidP="00CE14E7">
      <w:pPr>
        <w:pStyle w:val="NoSpacing"/>
        <w:spacing w:before="240"/>
      </w:pPr>
      <w:r>
        <w:rPr>
          <w:u w:val="single"/>
        </w:rPr>
        <w:t>Thomas CLAY</w:t>
      </w:r>
      <w:r>
        <w:t xml:space="preserve">      </w:t>
      </w:r>
      <w:r>
        <w:t>(fl.</w:t>
      </w:r>
      <w:r>
        <w:t>1502</w:t>
      </w:r>
      <w:r w:rsidR="00CE14E7">
        <w:t>)</w:t>
      </w:r>
      <w:bookmarkStart w:id="0" w:name="_GoBack"/>
      <w:bookmarkEnd w:id="0"/>
    </w:p>
    <w:p w14:paraId="39EFFD28" w14:textId="77777777" w:rsidR="00626F33" w:rsidRDefault="00626F33" w:rsidP="00626F33">
      <w:pPr>
        <w:pStyle w:val="NoSpacing"/>
      </w:pPr>
      <w:r>
        <w:t xml:space="preserve">Rector of All Saints’ Church, </w:t>
      </w:r>
      <w:proofErr w:type="spellStart"/>
      <w:r>
        <w:t>Nunnington</w:t>
      </w:r>
      <w:proofErr w:type="spellEnd"/>
      <w:r>
        <w:t>, North Riding of Yorkshire.</w:t>
      </w:r>
    </w:p>
    <w:p w14:paraId="46CFAB1E" w14:textId="77777777" w:rsidR="00626F33" w:rsidRDefault="00626F33" w:rsidP="00626F33">
      <w:pPr>
        <w:pStyle w:val="NoSpacing"/>
      </w:pPr>
    </w:p>
    <w:p w14:paraId="27E47198" w14:textId="77777777" w:rsidR="00626F33" w:rsidRDefault="00626F33" w:rsidP="00626F33">
      <w:pPr>
        <w:pStyle w:val="NoSpacing"/>
      </w:pPr>
    </w:p>
    <w:p w14:paraId="01E6A9F1" w14:textId="61023F8B" w:rsidR="00626F33" w:rsidRDefault="00626F33" w:rsidP="00626F33">
      <w:pPr>
        <w:pStyle w:val="NoSpacing"/>
      </w:pPr>
      <w:r>
        <w:tab/>
        <w:t>1</w:t>
      </w:r>
      <w:r>
        <w:t>502</w:t>
      </w:r>
      <w:r>
        <w:tab/>
        <w:t xml:space="preserve">He </w:t>
      </w:r>
      <w:r>
        <w:t>left office.</w:t>
      </w:r>
    </w:p>
    <w:p w14:paraId="09122E3D" w14:textId="77777777" w:rsidR="00626F33" w:rsidRDefault="00626F33" w:rsidP="00626F33">
      <w:pPr>
        <w:pStyle w:val="NoSpacing"/>
      </w:pPr>
      <w:r>
        <w:tab/>
      </w:r>
      <w:r>
        <w:tab/>
        <w:t>(from information in the church)</w:t>
      </w:r>
    </w:p>
    <w:p w14:paraId="198489AB" w14:textId="77777777" w:rsidR="00626F33" w:rsidRDefault="00626F33" w:rsidP="00626F33">
      <w:pPr>
        <w:pStyle w:val="NoSpacing"/>
      </w:pPr>
    </w:p>
    <w:p w14:paraId="0CA235BD" w14:textId="77777777" w:rsidR="00626F33" w:rsidRDefault="00626F33" w:rsidP="00626F33">
      <w:pPr>
        <w:pStyle w:val="NoSpacing"/>
      </w:pPr>
    </w:p>
    <w:p w14:paraId="45F448F9" w14:textId="77777777" w:rsidR="00626F33" w:rsidRPr="00A55EA5" w:rsidRDefault="00626F33" w:rsidP="00626F33">
      <w:pPr>
        <w:pStyle w:val="NoSpacing"/>
      </w:pPr>
      <w:r>
        <w:t>8 February 2020</w:t>
      </w:r>
    </w:p>
    <w:p w14:paraId="49F6E74D" w14:textId="47A04838" w:rsidR="006B2F86" w:rsidRPr="00626F33" w:rsidRDefault="00CE14E7" w:rsidP="00E71FC3">
      <w:pPr>
        <w:pStyle w:val="NoSpacing"/>
      </w:pPr>
    </w:p>
    <w:sectPr w:rsidR="006B2F86" w:rsidRPr="00626F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0A0C8" w14:textId="77777777" w:rsidR="00626F33" w:rsidRDefault="00626F33" w:rsidP="00E71FC3">
      <w:pPr>
        <w:spacing w:after="0" w:line="240" w:lineRule="auto"/>
      </w:pPr>
      <w:r>
        <w:separator/>
      </w:r>
    </w:p>
  </w:endnote>
  <w:endnote w:type="continuationSeparator" w:id="0">
    <w:p w14:paraId="773FE70A" w14:textId="77777777" w:rsidR="00626F33" w:rsidRDefault="00626F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25B0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46465" w14:textId="77777777" w:rsidR="00626F33" w:rsidRDefault="00626F33" w:rsidP="00E71FC3">
      <w:pPr>
        <w:spacing w:after="0" w:line="240" w:lineRule="auto"/>
      </w:pPr>
      <w:r>
        <w:separator/>
      </w:r>
    </w:p>
  </w:footnote>
  <w:footnote w:type="continuationSeparator" w:id="0">
    <w:p w14:paraId="705D1EB2" w14:textId="77777777" w:rsidR="00626F33" w:rsidRDefault="00626F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F33"/>
    <w:rsid w:val="001A7C09"/>
    <w:rsid w:val="00577BD5"/>
    <w:rsid w:val="00626F33"/>
    <w:rsid w:val="006A1F77"/>
    <w:rsid w:val="00733BE7"/>
    <w:rsid w:val="00AB52E8"/>
    <w:rsid w:val="00B16D3F"/>
    <w:rsid w:val="00CE14E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55FC0"/>
  <w15:chartTrackingRefBased/>
  <w15:docId w15:val="{6B021171-A11A-4635-9A79-9262E8DD1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2020-02-08T16:43:00Z</dcterms:created>
  <dcterms:modified xsi:type="dcterms:W3CDTF">2020-02-08T16:44:00Z</dcterms:modified>
</cp:coreProperties>
</file>